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A5" w:rsidRPr="00F47BA8" w:rsidRDefault="00C14F38" w:rsidP="00D457FD">
      <w:pPr>
        <w:rPr>
          <w:rFonts w:asciiTheme="majorHAnsi" w:hAnsiTheme="majorHAnsi" w:cstheme="majorHAnsi"/>
          <w:sz w:val="28"/>
          <w:szCs w:val="36"/>
          <w:u w:val="single"/>
        </w:rPr>
      </w:pPr>
      <w:r>
        <w:rPr>
          <w:rFonts w:asciiTheme="majorHAnsi" w:hAnsiTheme="majorHAnsi" w:cstheme="majorHAnsi"/>
          <w:sz w:val="28"/>
          <w:szCs w:val="36"/>
          <w:u w:val="single"/>
        </w:rPr>
        <w:t>Maths T</w:t>
      </w:r>
      <w:r w:rsidR="007560A5" w:rsidRPr="00F47BA8">
        <w:rPr>
          <w:rFonts w:asciiTheme="majorHAnsi" w:hAnsiTheme="majorHAnsi" w:cstheme="majorHAnsi"/>
          <w:sz w:val="28"/>
          <w:szCs w:val="36"/>
          <w:u w:val="single"/>
        </w:rPr>
        <w:t>ea</w:t>
      </w:r>
      <w:r>
        <w:rPr>
          <w:rFonts w:asciiTheme="majorHAnsi" w:hAnsiTheme="majorHAnsi" w:cstheme="majorHAnsi"/>
          <w:sz w:val="28"/>
          <w:szCs w:val="36"/>
          <w:u w:val="single"/>
        </w:rPr>
        <w:t>ching Guide – Week Commencing 1.2</w:t>
      </w:r>
      <w:r w:rsidR="007560A5" w:rsidRPr="00F47BA8">
        <w:rPr>
          <w:rFonts w:asciiTheme="majorHAnsi" w:hAnsiTheme="majorHAnsi" w:cstheme="majorHAnsi"/>
          <w:sz w:val="28"/>
          <w:szCs w:val="36"/>
          <w:u w:val="single"/>
        </w:rPr>
        <w:t>.21</w:t>
      </w:r>
    </w:p>
    <w:p w:rsidR="007560A5" w:rsidRPr="00F47BA8" w:rsidRDefault="007560A5" w:rsidP="00D457FD">
      <w:pPr>
        <w:rPr>
          <w:rFonts w:asciiTheme="majorHAnsi" w:hAnsiTheme="majorHAnsi" w:cstheme="majorHAnsi"/>
          <w:sz w:val="28"/>
          <w:szCs w:val="36"/>
        </w:rPr>
      </w:pPr>
    </w:p>
    <w:p w:rsidR="007560A5" w:rsidRPr="00E56211" w:rsidRDefault="007560A5" w:rsidP="00D457FD">
      <w:pPr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For each lesson, there are three sources that you can choose from to access the teaching input – two 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video links (see below) and a </w:t>
      </w:r>
      <w:r w:rsidR="00E97730" w:rsidRPr="00E56211">
        <w:rPr>
          <w:rFonts w:asciiTheme="majorHAnsi" w:hAnsiTheme="majorHAnsi" w:cstheme="majorHAnsi"/>
          <w:sz w:val="26"/>
          <w:szCs w:val="26"/>
        </w:rPr>
        <w:t>PowerPoint</w:t>
      </w:r>
      <w:r w:rsidRPr="00E56211">
        <w:rPr>
          <w:rFonts w:asciiTheme="majorHAnsi" w:hAnsiTheme="majorHAnsi" w:cstheme="majorHAnsi"/>
          <w:sz w:val="26"/>
          <w:szCs w:val="26"/>
        </w:rPr>
        <w:t xml:space="preserve"> (on our Year 4 Distance Learning page).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If possible, we recommend that you </w:t>
      </w:r>
      <w:r w:rsidR="004D0ADF" w:rsidRPr="00E56211">
        <w:rPr>
          <w:rFonts w:asciiTheme="majorHAnsi" w:hAnsiTheme="majorHAnsi" w:cstheme="majorHAnsi"/>
          <w:sz w:val="26"/>
          <w:szCs w:val="26"/>
          <w:u w:val="single"/>
        </w:rPr>
        <w:t>use the first video link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</w:t>
      </w:r>
      <w:r w:rsidR="0065575C" w:rsidRPr="00E56211">
        <w:rPr>
          <w:rFonts w:asciiTheme="majorHAnsi" w:hAnsiTheme="majorHAnsi" w:cstheme="majorHAnsi"/>
          <w:sz w:val="26"/>
          <w:szCs w:val="26"/>
        </w:rPr>
        <w:t xml:space="preserve">(vimeo) </w:t>
      </w:r>
      <w:r w:rsidR="004D0ADF" w:rsidRPr="00E56211">
        <w:rPr>
          <w:rFonts w:asciiTheme="majorHAnsi" w:hAnsiTheme="majorHAnsi" w:cstheme="majorHAnsi"/>
          <w:sz w:val="26"/>
          <w:szCs w:val="26"/>
        </w:rPr>
        <w:t>for each lesson as this takes you to the relevant learning straight away.</w:t>
      </w:r>
    </w:p>
    <w:p w:rsidR="004D0ADF" w:rsidRPr="00E56211" w:rsidRDefault="004D0ADF" w:rsidP="00D457FD">
      <w:pPr>
        <w:rPr>
          <w:rFonts w:asciiTheme="majorHAnsi" w:hAnsiTheme="majorHAnsi" w:cstheme="majorHAnsi"/>
          <w:sz w:val="26"/>
          <w:szCs w:val="26"/>
        </w:rPr>
      </w:pPr>
    </w:p>
    <w:p w:rsidR="00765135" w:rsidRPr="00E56211" w:rsidRDefault="004D0ADF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>Please note that you do not need to answer any questions during the video. You complete your work once the</w:t>
      </w:r>
      <w:r w:rsidRPr="00E56211">
        <w:rPr>
          <w:rFonts w:asciiTheme="majorHAnsi" w:hAnsiTheme="majorHAnsi" w:cstheme="majorHAnsi"/>
          <w:b/>
          <w:sz w:val="26"/>
          <w:szCs w:val="26"/>
        </w:rPr>
        <w:t xml:space="preserve"> whole</w:t>
      </w:r>
      <w:r w:rsidRPr="00E56211">
        <w:rPr>
          <w:rFonts w:asciiTheme="majorHAnsi" w:hAnsiTheme="majorHAnsi" w:cstheme="majorHAnsi"/>
          <w:sz w:val="26"/>
          <w:szCs w:val="26"/>
        </w:rPr>
        <w:t xml:space="preserve"> teaching video is finished. We have provided an answer sheet for each lesson so that you can self-mark and check </w:t>
      </w:r>
      <w:r w:rsidR="00765135" w:rsidRPr="00E56211">
        <w:rPr>
          <w:rFonts w:asciiTheme="majorHAnsi" w:hAnsiTheme="majorHAnsi" w:cstheme="majorHAnsi"/>
          <w:sz w:val="26"/>
          <w:szCs w:val="26"/>
        </w:rPr>
        <w:t>your own answers</w:t>
      </w:r>
      <w:r w:rsidRPr="00E56211">
        <w:rPr>
          <w:rFonts w:asciiTheme="majorHAnsi" w:hAnsiTheme="majorHAnsi" w:cstheme="majorHAnsi"/>
          <w:sz w:val="26"/>
          <w:szCs w:val="26"/>
        </w:rPr>
        <w:t xml:space="preserve">. </w:t>
      </w:r>
    </w:p>
    <w:p w:rsidR="00765135" w:rsidRPr="00E56211" w:rsidRDefault="00765135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</w:p>
    <w:p w:rsidR="004D0ADF" w:rsidRPr="00E56211" w:rsidRDefault="004D0ADF" w:rsidP="004D0ADF">
      <w:pPr>
        <w:pStyle w:val="Header"/>
        <w:rPr>
          <w:rFonts w:asciiTheme="majorHAnsi" w:hAnsiTheme="majorHAnsi" w:cstheme="majorHAnsi"/>
          <w:color w:val="0070C0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Make sure you send your completed work </w:t>
      </w:r>
      <w:r w:rsidR="00765135" w:rsidRPr="00E56211">
        <w:rPr>
          <w:rFonts w:asciiTheme="majorHAnsi" w:hAnsiTheme="majorHAnsi" w:cstheme="majorHAnsi"/>
          <w:sz w:val="26"/>
          <w:szCs w:val="26"/>
        </w:rPr>
        <w:t xml:space="preserve">to </w:t>
      </w:r>
      <w:hyperlink r:id="rId5" w:history="1">
        <w:r w:rsidR="00765135" w:rsidRPr="00E56211">
          <w:rPr>
            <w:rStyle w:val="Hyperlink"/>
            <w:rFonts w:asciiTheme="majorHAnsi" w:hAnsiTheme="majorHAnsi" w:cstheme="majorHAnsi"/>
            <w:sz w:val="26"/>
            <w:szCs w:val="26"/>
          </w:rPr>
          <w:t>year4help@stopsley.primaryluton.co.uk</w:t>
        </w:r>
      </w:hyperlink>
    </w:p>
    <w:p w:rsidR="00765135" w:rsidRPr="00E56211" w:rsidRDefault="00C54764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This can </w:t>
      </w:r>
      <w:r w:rsidR="009853CE" w:rsidRPr="00E56211">
        <w:rPr>
          <w:rFonts w:asciiTheme="majorHAnsi" w:hAnsiTheme="majorHAnsi" w:cstheme="majorHAnsi"/>
          <w:sz w:val="26"/>
          <w:szCs w:val="26"/>
        </w:rPr>
        <w:t xml:space="preserve">be </w:t>
      </w:r>
      <w:r w:rsidRPr="00E56211">
        <w:rPr>
          <w:rFonts w:asciiTheme="majorHAnsi" w:hAnsiTheme="majorHAnsi" w:cstheme="majorHAnsi"/>
          <w:sz w:val="26"/>
          <w:szCs w:val="26"/>
        </w:rPr>
        <w:t xml:space="preserve">in the form of a picture or document. </w:t>
      </w:r>
      <w:r w:rsidR="00765135" w:rsidRPr="00E56211">
        <w:rPr>
          <w:rFonts w:asciiTheme="majorHAnsi" w:hAnsiTheme="majorHAnsi" w:cstheme="majorHAnsi"/>
          <w:sz w:val="26"/>
          <w:szCs w:val="26"/>
        </w:rPr>
        <w:t>We look forward to receiving it!</w:t>
      </w:r>
    </w:p>
    <w:p w:rsidR="00765135" w:rsidRPr="00F47BA8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1 – </w:t>
      </w:r>
      <w:r w:rsidR="00FB091B">
        <w:rPr>
          <w:rFonts w:asciiTheme="majorHAnsi" w:hAnsiTheme="majorHAnsi" w:cstheme="majorHAnsi"/>
          <w:b/>
          <w:sz w:val="28"/>
          <w:szCs w:val="28"/>
        </w:rPr>
        <w:t>Factor Pairs</w:t>
      </w:r>
    </w:p>
    <w:p w:rsidR="009A4F85" w:rsidRDefault="00CC3D0E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6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https://vimeo.com/491282075</w:t>
        </w:r>
      </w:hyperlink>
    </w:p>
    <w:p w:rsidR="00CC3D0E" w:rsidRPr="00F47BA8" w:rsidRDefault="00CC3D0E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F47BA8" w:rsidRDefault="00E74C50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7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https://whiterosemaths.com/homelearning/year-4/week-1-number-multiplication-division/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765135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765135" w:rsidRPr="00F47BA8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2 </w:t>
      </w:r>
      <w:r w:rsidR="00EC7428" w:rsidRPr="00CF34BA">
        <w:rPr>
          <w:rFonts w:asciiTheme="majorHAnsi" w:hAnsiTheme="majorHAnsi" w:cstheme="majorHAnsi"/>
          <w:b/>
          <w:sz w:val="28"/>
          <w:szCs w:val="28"/>
        </w:rPr>
        <w:t>–</w:t>
      </w:r>
      <w:r w:rsidRPr="00CF34BA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FB091B">
        <w:rPr>
          <w:rFonts w:asciiTheme="majorHAnsi" w:hAnsiTheme="majorHAnsi" w:cstheme="majorHAnsi"/>
          <w:b/>
          <w:sz w:val="28"/>
          <w:szCs w:val="28"/>
        </w:rPr>
        <w:t>Efficient Multiplication</w:t>
      </w:r>
    </w:p>
    <w:p w:rsidR="00E40BF4" w:rsidRDefault="00E40BF4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8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https://vimeo.com/492101020</w:t>
        </w:r>
      </w:hyperlink>
    </w:p>
    <w:p w:rsidR="000E7091" w:rsidRPr="00F47BA8" w:rsidRDefault="000E7091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E74C50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9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https://whiterosemaths.com/homelearning/year-4/week-1-number-multiplication-division/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9A4F85" w:rsidRDefault="00EC7428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>Lesson 3 –</w:t>
      </w:r>
      <w:r w:rsidR="009A4F85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915DCE">
        <w:rPr>
          <w:rFonts w:asciiTheme="majorHAnsi" w:hAnsiTheme="majorHAnsi" w:cstheme="majorHAnsi"/>
          <w:b/>
          <w:sz w:val="28"/>
          <w:szCs w:val="28"/>
        </w:rPr>
        <w:t>Written Methods</w:t>
      </w:r>
    </w:p>
    <w:p w:rsidR="00780882" w:rsidRDefault="0033114D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0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https://vimeo.com/491687378</w:t>
        </w:r>
      </w:hyperlink>
    </w:p>
    <w:p w:rsidR="0033114D" w:rsidRPr="00F47BA8" w:rsidRDefault="0033114D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E74C50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1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https://whiterosemaths.com/homelearning/year-4/week-1-number-multiplication-division/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CF34BA" w:rsidRDefault="009A4F8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Lesson 4 – </w:t>
      </w:r>
      <w:r w:rsidR="00E74C50">
        <w:rPr>
          <w:rFonts w:asciiTheme="majorHAnsi" w:hAnsiTheme="majorHAnsi" w:cstheme="majorHAnsi"/>
          <w:b/>
          <w:sz w:val="28"/>
          <w:szCs w:val="28"/>
        </w:rPr>
        <w:t>Multiply 2-Digits by 1-Digit (1)</w:t>
      </w:r>
    </w:p>
    <w:p w:rsidR="00474D5B" w:rsidRDefault="00474D5B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2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https://vimeo.com/492101238</w:t>
        </w:r>
      </w:hyperlink>
    </w:p>
    <w:p w:rsidR="00780882" w:rsidRPr="00F47BA8" w:rsidRDefault="00780882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1E1931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3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https://whiterosemaths.com/homelearning/year-4/spring-week-2-number-multiplication-division/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Default="009A4F8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Lesson 5 – </w:t>
      </w:r>
      <w:r w:rsidR="00E74C50">
        <w:rPr>
          <w:rFonts w:asciiTheme="majorHAnsi" w:hAnsiTheme="majorHAnsi" w:cstheme="majorHAnsi"/>
          <w:b/>
          <w:sz w:val="28"/>
          <w:szCs w:val="28"/>
        </w:rPr>
        <w:t>Multiply 2-Digits by 1-Digit</w:t>
      </w:r>
    </w:p>
    <w:p w:rsidR="00780882" w:rsidRDefault="00814D8B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4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https://vimeo.com/492463370</w:t>
        </w:r>
      </w:hyperlink>
    </w:p>
    <w:p w:rsidR="00814D8B" w:rsidRPr="00F47BA8" w:rsidRDefault="00814D8B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4D0ADF" w:rsidRPr="00E56211" w:rsidRDefault="001E1931" w:rsidP="00E56211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5" w:history="1">
        <w:r w:rsidRPr="00F5734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https://whiterosemaths.com/homelearning/year-4/spring-week-2-number-multiplication-division/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sectPr w:rsidR="004D0ADF" w:rsidRPr="00E5621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A5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B6767"/>
    <w:rsid w:val="000E2CAC"/>
    <w:rsid w:val="000E32ED"/>
    <w:rsid w:val="000E44CF"/>
    <w:rsid w:val="000E7091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1931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114D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793"/>
    <w:rsid w:val="00422E5B"/>
    <w:rsid w:val="00431FC3"/>
    <w:rsid w:val="00474D5B"/>
    <w:rsid w:val="00482841"/>
    <w:rsid w:val="00485708"/>
    <w:rsid w:val="00493311"/>
    <w:rsid w:val="004B4219"/>
    <w:rsid w:val="004C5984"/>
    <w:rsid w:val="004C7939"/>
    <w:rsid w:val="004D0ADF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575C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50436"/>
    <w:rsid w:val="007560A5"/>
    <w:rsid w:val="00765135"/>
    <w:rsid w:val="0076612B"/>
    <w:rsid w:val="00780882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14D8B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5DCE"/>
    <w:rsid w:val="009267D8"/>
    <w:rsid w:val="00941E09"/>
    <w:rsid w:val="0095041A"/>
    <w:rsid w:val="00964789"/>
    <w:rsid w:val="0097163B"/>
    <w:rsid w:val="00972266"/>
    <w:rsid w:val="009853CE"/>
    <w:rsid w:val="009A4F85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4F38"/>
    <w:rsid w:val="00C24C95"/>
    <w:rsid w:val="00C44B08"/>
    <w:rsid w:val="00C53E96"/>
    <w:rsid w:val="00C54764"/>
    <w:rsid w:val="00C70BC5"/>
    <w:rsid w:val="00C75CDE"/>
    <w:rsid w:val="00C92E6E"/>
    <w:rsid w:val="00CC3D0E"/>
    <w:rsid w:val="00CD1399"/>
    <w:rsid w:val="00CE5C8B"/>
    <w:rsid w:val="00CF34BA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0BF4"/>
    <w:rsid w:val="00E42356"/>
    <w:rsid w:val="00E450CE"/>
    <w:rsid w:val="00E5067A"/>
    <w:rsid w:val="00E56211"/>
    <w:rsid w:val="00E74C50"/>
    <w:rsid w:val="00E762F7"/>
    <w:rsid w:val="00E9282E"/>
    <w:rsid w:val="00E9767D"/>
    <w:rsid w:val="00E97730"/>
    <w:rsid w:val="00EA5D67"/>
    <w:rsid w:val="00EB338A"/>
    <w:rsid w:val="00EB36B8"/>
    <w:rsid w:val="00EB5CA9"/>
    <w:rsid w:val="00EC14BE"/>
    <w:rsid w:val="00EC1AF1"/>
    <w:rsid w:val="00EC7428"/>
    <w:rsid w:val="00ED059A"/>
    <w:rsid w:val="00ED34ED"/>
    <w:rsid w:val="00EF4D7A"/>
    <w:rsid w:val="00EF521A"/>
    <w:rsid w:val="00F23746"/>
    <w:rsid w:val="00F35FF7"/>
    <w:rsid w:val="00F375A9"/>
    <w:rsid w:val="00F47BA8"/>
    <w:rsid w:val="00F54693"/>
    <w:rsid w:val="00F71992"/>
    <w:rsid w:val="00F92207"/>
    <w:rsid w:val="00F959BE"/>
    <w:rsid w:val="00FB091B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80C29"/>
  <w15:chartTrackingRefBased/>
  <w15:docId w15:val="{93D34585-D10A-4C64-BC55-F3C323BE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4D0A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D0A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92101020" TargetMode="External"/><Relationship Id="rId13" Type="http://schemas.openxmlformats.org/officeDocument/2006/relationships/hyperlink" Target="https://whiterosemaths.com/homelearning/year-4/spring-week-2-number-multiplication-divis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4/week-1-number-multiplication-division/" TargetMode="External"/><Relationship Id="rId12" Type="http://schemas.openxmlformats.org/officeDocument/2006/relationships/hyperlink" Target="https://vimeo.com/4921012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imeo.com/491282075" TargetMode="External"/><Relationship Id="rId11" Type="http://schemas.openxmlformats.org/officeDocument/2006/relationships/hyperlink" Target="https://whiterosemaths.com/homelearning/year-4/week-1-number-multiplication-division/" TargetMode="External"/><Relationship Id="rId5" Type="http://schemas.openxmlformats.org/officeDocument/2006/relationships/hyperlink" Target="mailto:year4help@stopsley.primaryluton.co.uk" TargetMode="External"/><Relationship Id="rId15" Type="http://schemas.openxmlformats.org/officeDocument/2006/relationships/hyperlink" Target="https://whiterosemaths.com/homelearning/year-4/spring-week-2-number-multiplication-division/" TargetMode="External"/><Relationship Id="rId10" Type="http://schemas.openxmlformats.org/officeDocument/2006/relationships/hyperlink" Target="https://vimeo.com/4916873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4/week-1-number-multiplication-division/" TargetMode="External"/><Relationship Id="rId14" Type="http://schemas.openxmlformats.org/officeDocument/2006/relationships/hyperlink" Target="https://vimeo.com/4924633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12</TotalTime>
  <Pages>1</Pages>
  <Words>203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12</cp:revision>
  <cp:lastPrinted>2011-03-29T10:54:00Z</cp:lastPrinted>
  <dcterms:created xsi:type="dcterms:W3CDTF">2021-01-28T12:17:00Z</dcterms:created>
  <dcterms:modified xsi:type="dcterms:W3CDTF">2021-01-28T12:28:00Z</dcterms:modified>
</cp:coreProperties>
</file>